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Kingsbridge by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p.95)</w:t>
      </w: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5B62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5B62" w:rsidRPr="00BF33A4" w:rsidRDefault="00175B62" w:rsidP="00175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175B62" w:rsidRDefault="00175B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75B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62" w:rsidRDefault="00175B62" w:rsidP="00E71FC3">
      <w:pPr>
        <w:spacing w:after="0" w:line="240" w:lineRule="auto"/>
      </w:pPr>
      <w:r>
        <w:separator/>
      </w:r>
    </w:p>
  </w:endnote>
  <w:endnote w:type="continuationSeparator" w:id="0">
    <w:p w:rsidR="00175B62" w:rsidRDefault="00175B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62" w:rsidRDefault="00175B62" w:rsidP="00E71FC3">
      <w:pPr>
        <w:spacing w:after="0" w:line="240" w:lineRule="auto"/>
      </w:pPr>
      <w:r>
        <w:separator/>
      </w:r>
    </w:p>
  </w:footnote>
  <w:footnote w:type="continuationSeparator" w:id="0">
    <w:p w:rsidR="00175B62" w:rsidRDefault="00175B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B62"/>
    <w:rsid w:val="00175B6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AFD9"/>
  <w15:chartTrackingRefBased/>
  <w15:docId w15:val="{6F6423DA-F810-4B1F-A5AB-C4489BD9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2016-03-09T21:49:00Z</dcterms:created>
  <dcterms:modified xsi:type="dcterms:W3CDTF">2016-03-09T21:50:00Z</dcterms:modified>
</cp:coreProperties>
</file>